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0FD" w:rsidRDefault="004850FD" w:rsidP="00791C66">
      <w:pPr>
        <w:jc w:val="center"/>
        <w:rPr>
          <w:b/>
          <w:sz w:val="28"/>
          <w:szCs w:val="28"/>
          <w:u w:val="single"/>
          <w:lang w:val="en-US"/>
        </w:rPr>
      </w:pPr>
    </w:p>
    <w:p w:rsidR="001F0A41" w:rsidRPr="001F0A41" w:rsidRDefault="00791C66" w:rsidP="00791C66">
      <w:pPr>
        <w:jc w:val="center"/>
        <w:rPr>
          <w:b/>
          <w:sz w:val="28"/>
          <w:szCs w:val="28"/>
          <w:u w:val="single"/>
          <w:lang w:val="en-US"/>
        </w:rPr>
      </w:pPr>
      <w:r w:rsidRPr="001F0A41">
        <w:rPr>
          <w:b/>
          <w:sz w:val="28"/>
          <w:szCs w:val="28"/>
          <w:u w:val="single"/>
          <w:lang w:val="en-US"/>
        </w:rPr>
        <w:t>SUICIDE PREVENTION</w:t>
      </w:r>
      <w:r w:rsidR="001F0A41" w:rsidRPr="001F0A41">
        <w:rPr>
          <w:b/>
          <w:sz w:val="28"/>
          <w:szCs w:val="28"/>
          <w:u w:val="single"/>
          <w:lang w:val="en-US"/>
        </w:rPr>
        <w:t xml:space="preserve"> CLEANING</w:t>
      </w:r>
    </w:p>
    <w:p w:rsidR="00EB02DC" w:rsidRPr="001F0A41" w:rsidRDefault="00791C66" w:rsidP="00791C66">
      <w:pPr>
        <w:jc w:val="center"/>
        <w:rPr>
          <w:b/>
          <w:sz w:val="28"/>
          <w:szCs w:val="28"/>
          <w:u w:val="single"/>
          <w:lang w:val="en-US"/>
        </w:rPr>
      </w:pPr>
      <w:r w:rsidRPr="001F0A41">
        <w:rPr>
          <w:b/>
          <w:sz w:val="28"/>
          <w:szCs w:val="28"/>
          <w:u w:val="single"/>
          <w:lang w:val="en-US"/>
        </w:rPr>
        <w:t xml:space="preserve"> @ WOMENS HEALTH MATTERS</w:t>
      </w:r>
    </w:p>
    <w:p w:rsidR="00791C66" w:rsidRPr="001F0A41" w:rsidRDefault="00791C66" w:rsidP="00791C66">
      <w:pPr>
        <w:jc w:val="center"/>
        <w:rPr>
          <w:b/>
          <w:sz w:val="28"/>
          <w:szCs w:val="28"/>
          <w:u w:val="single"/>
          <w:lang w:val="en-US"/>
        </w:rPr>
      </w:pPr>
      <w:r w:rsidRPr="001F0A41">
        <w:rPr>
          <w:b/>
          <w:sz w:val="28"/>
          <w:szCs w:val="28"/>
          <w:u w:val="single"/>
          <w:lang w:val="en-US"/>
        </w:rPr>
        <w:t>MONDAY &amp; TUESDAY MORNINGS @ 7AM</w:t>
      </w:r>
    </w:p>
    <w:p w:rsidR="00791C66" w:rsidRPr="001F0A41" w:rsidRDefault="00791C66" w:rsidP="00791C66">
      <w:pPr>
        <w:jc w:val="center"/>
        <w:rPr>
          <w:b/>
          <w:sz w:val="28"/>
          <w:szCs w:val="28"/>
          <w:u w:val="single"/>
          <w:lang w:val="en-US"/>
        </w:rPr>
      </w:pPr>
      <w:r w:rsidRPr="001F0A41">
        <w:rPr>
          <w:b/>
          <w:sz w:val="28"/>
          <w:szCs w:val="28"/>
          <w:u w:val="single"/>
          <w:lang w:val="en-US"/>
        </w:rPr>
        <w:t>AC3 SHIFT OR LEADING HAND</w:t>
      </w:r>
    </w:p>
    <w:p w:rsidR="004850FD" w:rsidRDefault="004850FD" w:rsidP="004850FD">
      <w:pPr>
        <w:pStyle w:val="ListParagraph"/>
        <w:ind w:left="1440"/>
        <w:rPr>
          <w:sz w:val="32"/>
          <w:szCs w:val="32"/>
          <w:lang w:val="en-US"/>
        </w:rPr>
      </w:pPr>
      <w:bookmarkStart w:id="0" w:name="_GoBack"/>
      <w:bookmarkEnd w:id="0"/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CLEAN &amp; VACUUM MAIN AREA NEAR ENTRANCE DOOR – PO24030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CLEAN 2 TOILETS, 1 OUT THE BACK OF MAIN RECEPTION - PO24031 &amp; 1 NEAR THE KITCHEN – PO224030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CLEAN &amp; MOP KITCHEN AREA – PO24032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DUST /CLEAN BIG LOUNGE AREA – PO24023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THERE IS A LIITLE LOUNGE AREA DOWN THE HALLWAY, CLEAN &amp; VACUUM – PO24026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1F0A41">
        <w:rPr>
          <w:sz w:val="32"/>
          <w:szCs w:val="32"/>
          <w:lang w:val="en-US"/>
        </w:rPr>
        <w:t>VACUUM HALLWAY AREAS</w:t>
      </w:r>
    </w:p>
    <w:p w:rsidR="00791C66" w:rsidRPr="001F0A41" w:rsidRDefault="00791C66" w:rsidP="00791C66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 w:rsidRPr="001F0A41">
        <w:rPr>
          <w:sz w:val="28"/>
          <w:szCs w:val="28"/>
          <w:lang w:val="en-US"/>
        </w:rPr>
        <w:t>Cleaning s</w:t>
      </w:r>
      <w:r w:rsidR="001F0A41" w:rsidRPr="001F0A41">
        <w:rPr>
          <w:sz w:val="28"/>
          <w:szCs w:val="28"/>
          <w:lang w:val="en-US"/>
        </w:rPr>
        <w:t>upplies -  Mop &amp;</w:t>
      </w:r>
      <w:r w:rsidRPr="001F0A41">
        <w:rPr>
          <w:sz w:val="28"/>
          <w:szCs w:val="28"/>
          <w:lang w:val="en-US"/>
        </w:rPr>
        <w:t xml:space="preserve"> Bucket</w:t>
      </w:r>
      <w:r w:rsidR="001F0A41" w:rsidRPr="001F0A41">
        <w:rPr>
          <w:sz w:val="28"/>
          <w:szCs w:val="28"/>
          <w:lang w:val="en-US"/>
        </w:rPr>
        <w:t>s, R7, H</w:t>
      </w:r>
      <w:r w:rsidRPr="001F0A41">
        <w:rPr>
          <w:sz w:val="28"/>
          <w:szCs w:val="28"/>
          <w:lang w:val="en-US"/>
        </w:rPr>
        <w:t>and towels, toilet rolls, dusters, cloths &amp;</w:t>
      </w:r>
      <w:r w:rsidR="001F0A41" w:rsidRPr="001F0A41">
        <w:rPr>
          <w:sz w:val="28"/>
          <w:szCs w:val="28"/>
          <w:lang w:val="en-US"/>
        </w:rPr>
        <w:t xml:space="preserve"> bin</w:t>
      </w:r>
      <w:r w:rsidRPr="001F0A41">
        <w:rPr>
          <w:sz w:val="28"/>
          <w:szCs w:val="28"/>
          <w:lang w:val="en-US"/>
        </w:rPr>
        <w:t xml:space="preserve"> liner bags will be kept out the back past the Main Reception Desk behind the </w:t>
      </w:r>
      <w:r w:rsidRPr="001F0A41">
        <w:rPr>
          <w:b/>
          <w:color w:val="00B050"/>
          <w:sz w:val="28"/>
          <w:szCs w:val="28"/>
          <w:lang w:val="en-US"/>
        </w:rPr>
        <w:t>GREEN</w:t>
      </w:r>
      <w:r w:rsidRPr="001F0A41">
        <w:rPr>
          <w:sz w:val="28"/>
          <w:szCs w:val="28"/>
          <w:lang w:val="en-US"/>
        </w:rPr>
        <w:t xml:space="preserve"> curtain on a shelf</w:t>
      </w:r>
    </w:p>
    <w:p w:rsidR="00791C66" w:rsidRDefault="00791C66" w:rsidP="001F0A41">
      <w:pPr>
        <w:jc w:val="center"/>
        <w:rPr>
          <w:sz w:val="44"/>
          <w:szCs w:val="44"/>
          <w:lang w:val="en-US"/>
        </w:rPr>
      </w:pPr>
      <w:r w:rsidRPr="001F0A41">
        <w:rPr>
          <w:sz w:val="44"/>
          <w:szCs w:val="44"/>
          <w:lang w:val="en-US"/>
        </w:rPr>
        <w:t xml:space="preserve">You </w:t>
      </w:r>
      <w:r w:rsidRPr="001F0A41">
        <w:rPr>
          <w:b/>
          <w:sz w:val="44"/>
          <w:szCs w:val="44"/>
          <w:lang w:val="en-US"/>
        </w:rPr>
        <w:t>DO NOT</w:t>
      </w:r>
      <w:r w:rsidRPr="001F0A41">
        <w:rPr>
          <w:sz w:val="44"/>
          <w:szCs w:val="44"/>
          <w:lang w:val="en-US"/>
        </w:rPr>
        <w:t xml:space="preserve"> have to clean the </w:t>
      </w:r>
      <w:r w:rsidRPr="001F0A41">
        <w:rPr>
          <w:b/>
          <w:sz w:val="44"/>
          <w:szCs w:val="44"/>
          <w:lang w:val="en-US"/>
        </w:rPr>
        <w:t>MAIN RECEPTION</w:t>
      </w:r>
      <w:r w:rsidRPr="001F0A41">
        <w:rPr>
          <w:sz w:val="44"/>
          <w:szCs w:val="44"/>
          <w:lang w:val="en-US"/>
        </w:rPr>
        <w:t xml:space="preserve"> desk area or the offices down the hallway</w:t>
      </w:r>
    </w:p>
    <w:p w:rsidR="00193EAF" w:rsidRDefault="00193EAF" w:rsidP="001F0A41">
      <w:pPr>
        <w:jc w:val="center"/>
        <w:rPr>
          <w:sz w:val="44"/>
          <w:szCs w:val="44"/>
          <w:lang w:val="en-US"/>
        </w:rPr>
      </w:pPr>
    </w:p>
    <w:p w:rsidR="00193EAF" w:rsidRPr="00193EAF" w:rsidRDefault="00193EAF" w:rsidP="00193EAF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Created - 5/11/2021</w:t>
      </w:r>
    </w:p>
    <w:p w:rsidR="00791C66" w:rsidRPr="00791C66" w:rsidRDefault="00791C66" w:rsidP="00791C66">
      <w:pPr>
        <w:rPr>
          <w:lang w:val="en-US"/>
        </w:rPr>
      </w:pPr>
    </w:p>
    <w:sectPr w:rsidR="00791C66" w:rsidRPr="00791C66" w:rsidSect="00193EAF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9589E"/>
    <w:multiLevelType w:val="hybridMultilevel"/>
    <w:tmpl w:val="DFE6355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D30F8D"/>
    <w:multiLevelType w:val="hybridMultilevel"/>
    <w:tmpl w:val="69C049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1248F"/>
    <w:multiLevelType w:val="hybridMultilevel"/>
    <w:tmpl w:val="5A200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A02D9D"/>
    <w:multiLevelType w:val="hybridMultilevel"/>
    <w:tmpl w:val="270AF148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00868CA"/>
    <w:multiLevelType w:val="hybridMultilevel"/>
    <w:tmpl w:val="BB08AF0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FD5E00"/>
    <w:multiLevelType w:val="hybridMultilevel"/>
    <w:tmpl w:val="023869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C66"/>
    <w:rsid w:val="00193EAF"/>
    <w:rsid w:val="001F0A41"/>
    <w:rsid w:val="004850FD"/>
    <w:rsid w:val="00791C66"/>
    <w:rsid w:val="00EB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604A94-8AF9-4920-8096-B3A89086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C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5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F6225921.dotm</Template>
  <TotalTime>27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Sharee Flanagan</cp:lastModifiedBy>
  <cp:revision>1</cp:revision>
  <cp:lastPrinted>2021-11-05T01:50:00Z</cp:lastPrinted>
  <dcterms:created xsi:type="dcterms:W3CDTF">2021-11-05T01:25:00Z</dcterms:created>
  <dcterms:modified xsi:type="dcterms:W3CDTF">2021-11-05T01:52:00Z</dcterms:modified>
</cp:coreProperties>
</file>